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8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976"/>
        <w:gridCol w:w="2694"/>
        <w:gridCol w:w="1275"/>
      </w:tblGrid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  <w:rPr>
                <w:b/>
              </w:rPr>
            </w:pPr>
            <w:r w:rsidRPr="002C676F">
              <w:rPr>
                <w:b/>
              </w:rPr>
              <w:t>ÖĞRENCİ İSMİ</w:t>
            </w:r>
          </w:p>
          <w:p w:rsidR="00547845" w:rsidRPr="002C676F" w:rsidRDefault="00547845" w:rsidP="002C676F">
            <w:pPr>
              <w:spacing w:after="0" w:line="240" w:lineRule="auto"/>
              <w:rPr>
                <w:b/>
              </w:rPr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  <w:rPr>
                <w:b/>
              </w:rPr>
            </w:pPr>
            <w:r w:rsidRPr="002C676F">
              <w:rPr>
                <w:b/>
              </w:rPr>
              <w:t>VELİ İSMİ</w:t>
            </w: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  <w:rPr>
                <w:b/>
              </w:rPr>
            </w:pPr>
            <w:r w:rsidRPr="002C676F">
              <w:rPr>
                <w:b/>
              </w:rPr>
              <w:t>İMZA</w:t>
            </w: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1.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2.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3.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4.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5.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6.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7.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8.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9.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10.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11.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12.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13.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14.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15.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16.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17.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18.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19.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20.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21.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22.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23.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</w:p>
          <w:p w:rsidR="00547845" w:rsidRPr="002C676F" w:rsidRDefault="00547845" w:rsidP="002C676F">
            <w:pPr>
              <w:spacing w:after="0" w:line="240" w:lineRule="auto"/>
            </w:pPr>
            <w:r w:rsidRPr="002C676F">
              <w:t>24.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25.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26.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27.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28.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29.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30.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31.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32.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33.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34.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  <w:tr w:rsidR="00547845" w:rsidRPr="002C676F" w:rsidTr="002C676F">
        <w:tc>
          <w:tcPr>
            <w:tcW w:w="534" w:type="dxa"/>
          </w:tcPr>
          <w:p w:rsidR="00547845" w:rsidRPr="002C676F" w:rsidRDefault="00547845" w:rsidP="002C676F">
            <w:pPr>
              <w:spacing w:after="0" w:line="240" w:lineRule="auto"/>
            </w:pPr>
            <w:r w:rsidRPr="002C676F">
              <w:t>35.</w:t>
            </w:r>
          </w:p>
        </w:tc>
        <w:tc>
          <w:tcPr>
            <w:tcW w:w="2976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2694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  <w:tc>
          <w:tcPr>
            <w:tcW w:w="1275" w:type="dxa"/>
          </w:tcPr>
          <w:p w:rsidR="00547845" w:rsidRPr="002C676F" w:rsidRDefault="00547845" w:rsidP="002C676F">
            <w:pPr>
              <w:spacing w:after="0" w:line="240" w:lineRule="auto"/>
            </w:pPr>
          </w:p>
        </w:tc>
      </w:tr>
    </w:tbl>
    <w:p w:rsidR="00547845" w:rsidRDefault="00547845" w:rsidP="00296BA3"/>
    <w:p w:rsidR="00547845" w:rsidRPr="00296BA3" w:rsidRDefault="00547845" w:rsidP="00296BA3">
      <w:pPr>
        <w:rPr>
          <w:rFonts w:ascii="Times New Roman" w:hAnsi="Times New Roman"/>
          <w:b/>
          <w:sz w:val="24"/>
          <w:szCs w:val="24"/>
        </w:rPr>
      </w:pPr>
    </w:p>
    <w:sectPr w:rsidR="00547845" w:rsidRPr="00296BA3" w:rsidSect="00230F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845" w:rsidRDefault="00547845" w:rsidP="00296BA3">
      <w:pPr>
        <w:spacing w:after="0" w:line="240" w:lineRule="auto"/>
      </w:pPr>
      <w:r>
        <w:separator/>
      </w:r>
    </w:p>
  </w:endnote>
  <w:endnote w:type="continuationSeparator" w:id="0">
    <w:p w:rsidR="00547845" w:rsidRDefault="00547845" w:rsidP="00296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845" w:rsidRDefault="005478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845" w:rsidRDefault="005478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845" w:rsidRDefault="005478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845" w:rsidRDefault="00547845" w:rsidP="00296BA3">
      <w:pPr>
        <w:spacing w:after="0" w:line="240" w:lineRule="auto"/>
      </w:pPr>
      <w:r>
        <w:separator/>
      </w:r>
    </w:p>
  </w:footnote>
  <w:footnote w:type="continuationSeparator" w:id="0">
    <w:p w:rsidR="00547845" w:rsidRDefault="00547845" w:rsidP="00296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845" w:rsidRDefault="005478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845" w:rsidRDefault="00547845">
    <w:pPr>
      <w:pStyle w:val="Header"/>
    </w:pPr>
  </w:p>
  <w:p w:rsidR="00547845" w:rsidRDefault="00547845" w:rsidP="0071560A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                   3/E SINIFI 2.DÖNEM 1</w:t>
    </w:r>
    <w:r w:rsidRPr="00296BA3">
      <w:rPr>
        <w:rFonts w:ascii="Times New Roman" w:hAnsi="Times New Roman"/>
        <w:b/>
        <w:sz w:val="24"/>
        <w:szCs w:val="24"/>
      </w:rPr>
      <w:t>.VELİ TOPLANTISI İMZA TUTANAĞI</w:t>
    </w:r>
  </w:p>
  <w:p w:rsidR="00547845" w:rsidRDefault="00547845">
    <w:pPr>
      <w:pStyle w:val="Header"/>
    </w:pPr>
  </w:p>
  <w:p w:rsidR="00547845" w:rsidRDefault="00547845">
    <w:pPr>
      <w:pStyle w:val="Header"/>
    </w:pPr>
  </w:p>
  <w:p w:rsidR="00547845" w:rsidRDefault="00547845">
    <w:pPr>
      <w:pStyle w:val="Header"/>
    </w:pPr>
  </w:p>
  <w:p w:rsidR="00547845" w:rsidRDefault="00547845">
    <w:pPr>
      <w:pStyle w:val="Header"/>
    </w:pPr>
  </w:p>
  <w:p w:rsidR="00547845" w:rsidRDefault="00547845">
    <w:pPr>
      <w:pStyle w:val="Header"/>
    </w:pPr>
  </w:p>
  <w:p w:rsidR="00547845" w:rsidRDefault="005478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845" w:rsidRDefault="0054784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9CE"/>
    <w:rsid w:val="002259CE"/>
    <w:rsid w:val="00230FF0"/>
    <w:rsid w:val="002575B4"/>
    <w:rsid w:val="00296BA3"/>
    <w:rsid w:val="002C676F"/>
    <w:rsid w:val="002D084B"/>
    <w:rsid w:val="0052794D"/>
    <w:rsid w:val="00547845"/>
    <w:rsid w:val="00605CDA"/>
    <w:rsid w:val="006A661F"/>
    <w:rsid w:val="0071560A"/>
    <w:rsid w:val="00734858"/>
    <w:rsid w:val="00740FDD"/>
    <w:rsid w:val="008450F1"/>
    <w:rsid w:val="008746C0"/>
    <w:rsid w:val="00A5742C"/>
    <w:rsid w:val="00B840D4"/>
    <w:rsid w:val="00C1011F"/>
    <w:rsid w:val="00C65DD0"/>
    <w:rsid w:val="00DB72CD"/>
    <w:rsid w:val="00F149FC"/>
    <w:rsid w:val="00F62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DD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259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96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96BA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96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96BA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15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5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1</Pages>
  <Words>45</Words>
  <Characters>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Senol</dc:creator>
  <cp:keywords/>
  <dc:description/>
  <cp:lastModifiedBy>Ersin Kaynak</cp:lastModifiedBy>
  <cp:revision>10</cp:revision>
  <cp:lastPrinted>2012-02-14T15:14:00Z</cp:lastPrinted>
  <dcterms:created xsi:type="dcterms:W3CDTF">2011-09-23T17:29:00Z</dcterms:created>
  <dcterms:modified xsi:type="dcterms:W3CDTF">2013-02-04T07:46:00Z</dcterms:modified>
</cp:coreProperties>
</file>